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Newton Aycliffe and Spennymoor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Newton Aycliffe and Spennymoor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Newton Aycliffe and Spennymoor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Newton Aycliffe and Spennymoor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Newton Aycliffe and Spennymoor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Newton Aycliffe and Spennymoor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Newton Aycliffe and Spennymoor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Newton Aycliffe and Spennymoor is estimated to be </w:t>
      </w:r>
      <w:r w:rsidRPr="00773DF7">
        <w:rPr>
          <w:rFonts w:ascii="Libre Franklin Light" w:eastAsia="Times New Roman" w:hAnsi="Libre Franklin Light" w:cs="Calibri Light"/>
          <w:b/>
          <w:bCs/>
          <w:color w:val="C45911" w:themeColor="accent2" w:themeShade="BF"/>
        </w:rPr>
        <w:t xml:space="preserve">£2,147,162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Newton Aycliffe and Spennymoor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Newton Aycliffe and Spennymoor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Newton Aycliffe and Spennymoor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Newton Aycliffe and Spennymoor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ton Aycliffe and Spennymoo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Newton Aycliffe and Spennymoor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ton Aycliffe and Spennymoo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Newton Aycliffe and Spennymoor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Newton Aycliffe and Spennymoor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ton Aycliffe and Spennymoo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Newton Aycliffe and Spennymoor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Newton Aycliffe and Spennymoor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Newton Aycliffe and Spennymoor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Newton Aycliffe and Spennymoor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Newton Aycliffe and Spennymoor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Newton Aycliffe and Spennymoor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£2,147,162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Newton Aycliffe and Spennymoor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£34,974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£723,277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£51,813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£14,572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£26,716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£1,295,810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£2,147,162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Newton Aycliffe and Spennymoor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Newton Aycliffe and Spennymoor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Newton Aycliffe and Spennymoor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Newton Aycliffe and Spennymoor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Newton Aycliffe and Spennymoor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Newton Aycliffe and Spennymoor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Newton Aycliffe and Spennymoor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Newton Aycliffe and Spennymoor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Newton Aycliffe and Spennymoor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Newton Aycliffe and Spennymoor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Newton Aycliffe and Spennymoor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Newton Aycliffe and Spennymoor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BAF6528-1EB8-4D1D-85BC-C688EA6AE89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